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4C3099" w:rsidP="002C5749">
      <w:pPr>
        <w:ind w:left="5670"/>
      </w:pPr>
      <w:r>
        <w:fldChar w:fldCharType="begin"/>
      </w:r>
      <w:r>
        <w:instrText xml:space="preserve"> DOCVARIABLE "boss_state" \* MERGEFORMAT </w:instrText>
      </w:r>
      <w:r>
        <w:fldChar w:fldCharType="separate"/>
      </w:r>
      <w:r w:rsidR="00346DCC">
        <w:t>Руководитель испытательной лаборатории ООО "ТрудЭксперт"</w:t>
      </w:r>
      <w:r>
        <w:fldChar w:fldCharType="end"/>
      </w:r>
    </w:p>
    <w:p w:rsidR="002C5749" w:rsidRPr="00B173B2" w:rsidRDefault="002C5749" w:rsidP="002C5749">
      <w:pPr>
        <w:ind w:left="5670"/>
      </w:pPr>
      <w:r w:rsidRPr="00B173B2">
        <w:t xml:space="preserve">_________ </w:t>
      </w:r>
      <w:r w:rsidR="004C3099">
        <w:fldChar w:fldCharType="begin"/>
      </w:r>
      <w:r w:rsidR="004C3099">
        <w:instrText xml:space="preserve"> DOCVARIABLE "boss_fio2" \* MERGEFORMAT </w:instrText>
      </w:r>
      <w:r w:rsidR="004C3099">
        <w:fldChar w:fldCharType="separate"/>
      </w:r>
      <w:r w:rsidR="00346DCC">
        <w:t>С. А. Богомолов</w:t>
      </w:r>
      <w:r w:rsidR="004C3099">
        <w:fldChar w:fldCharType="end"/>
      </w:r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r w:rsidR="004C3099">
        <w:fldChar w:fldCharType="begin"/>
      </w:r>
      <w:r w:rsidR="004C3099">
        <w:instrText xml:space="preserve"> DOCVARIABLE sign_date \* MERGEFORMAT </w:instrText>
      </w:r>
      <w:r w:rsidR="004C3099">
        <w:fldChar w:fldCharType="separate"/>
      </w:r>
      <w:r w:rsidR="004C3099">
        <w:t xml:space="preserve">19.04.2022 </w:t>
      </w:r>
      <w:r w:rsidR="004C3099">
        <w:fldChar w:fldCharType="end"/>
      </w:r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A16C2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27А (25А)5192022Н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r w:rsidR="004C3099">
        <w:fldChar w:fldCharType="begin"/>
      </w:r>
      <w:r w:rsidR="004C3099">
        <w:instrText xml:space="preserve"> DOCVARIABLE izm_date \* MERGEFORMAT </w:instrText>
      </w:r>
      <w:r w:rsidR="004C3099">
        <w:fldChar w:fldCharType="separate"/>
      </w:r>
      <w:r w:rsidR="004C3099">
        <w:t xml:space="preserve">29.03.2022 </w:t>
      </w:r>
      <w:r w:rsidR="004C3099">
        <w:fldChar w:fldCharType="end"/>
      </w:r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4C3099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A16C26" w:rsidRPr="00A16C26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A16C26" w:rsidRPr="00A16C26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A16C26" w:rsidRPr="00A16C26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A16C26" w:rsidRPr="00A16C26">
        <w:rPr>
          <w:bCs/>
        </w:rPr>
        <w:t xml:space="preserve"> </w:t>
      </w:r>
      <w:r w:rsidR="00A16C26" w:rsidRPr="00A16C26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A16C26">
        <w:rPr>
          <w:u w:val="single"/>
        </w:rPr>
        <w:t xml:space="preserve"> 27А (25А)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A16C26" w:rsidRPr="00A16C26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A16C26" w:rsidRPr="00A16C26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r w:rsidR="004C3099">
        <w:fldChar w:fldCharType="begin"/>
      </w:r>
      <w:r w:rsidR="004C3099">
        <w:instrText xml:space="preserve"> DO</w:instrText>
      </w:r>
      <w:r w:rsidR="004C3099">
        <w:instrText xml:space="preserve">CVARIABLE operac \* MERGEFORMAT </w:instrText>
      </w:r>
      <w:r w:rsidR="004C3099">
        <w:fldChar w:fldCharType="separate"/>
      </w:r>
      <w:r w:rsidR="00F74C60" w:rsidRPr="00F74C60">
        <w:t xml:space="preserve"> Работа с детьми </w:t>
      </w:r>
      <w:r w:rsidR="004C3099">
        <w:fldChar w:fldCharType="end"/>
      </w:r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r w:rsidR="004C3099">
        <w:fldChar w:fldCharType="begin"/>
      </w:r>
      <w:r w:rsidR="004C3099">
        <w:instrText xml:space="preserve"> DOCVARIABLE izm_tools \* MERGEFORMAT </w:instrText>
      </w:r>
      <w:r w:rsidR="004C3099">
        <w:fldChar w:fldCharType="separate"/>
      </w:r>
      <w:r w:rsidR="00A16C26" w:rsidRPr="00A16C26">
        <w:t xml:space="preserve">    </w:t>
      </w:r>
      <w:r w:rsidR="004C3099"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D671D8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4C3099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D671D8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D671D8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F12D04">
              <w:rPr>
                <w:sz w:val="18"/>
                <w:szCs w:val="18"/>
              </w:rPr>
              <w:t>5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D671D8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D671D8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F12D04">
              <w:rPr>
                <w:sz w:val="18"/>
                <w:szCs w:val="18"/>
              </w:rPr>
              <w:t>8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D671D8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D671D8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D671D8" w:rsidRPr="00D671D8">
        <w:rPr>
          <w:bCs/>
          <w:i/>
          <w:sz w:val="20"/>
          <w:szCs w:val="20"/>
        </w:rPr>
        <w:t>Нагрузка</w:t>
      </w:r>
      <w:r w:rsidR="00D671D8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D671D8" w:rsidRDefault="00D671D8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+ 2 + 3 + 3 + 4  = 15.00;   X(To) = 15.00±0.28,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D671D8" w:rsidRPr="00D671D8">
        <w:rPr>
          <w:bCs/>
        </w:rPr>
        <w:t>-</w:t>
      </w:r>
      <w:r w:rsidR="00D671D8" w:rsidRPr="00D671D8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r w:rsidR="004C3099">
        <w:fldChar w:fldCharType="begin"/>
      </w:r>
      <w:r w:rsidR="004C3099">
        <w:instrText xml:space="preserve"> DOCVARIABLE class \* MERGEFORMAT </w:instrText>
      </w:r>
      <w:r w:rsidR="004C3099">
        <w:fldChar w:fldCharType="separate"/>
      </w:r>
      <w:r w:rsidR="00D671D8">
        <w:t>1</w:t>
      </w:r>
      <w:r w:rsidR="004C3099">
        <w:fldChar w:fldCharType="end"/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A16C26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27А (25А)5192022Н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C3099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4C3099" w:rsidRPr="004C3099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95B" w:rsidRDefault="00A7695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4;  25А, 26А (25А), 27А (25А), 28А (25А), 29А (25А), 30А (25А), 31А (25А), 32А (25А), 33А (25А), 34А (25А), 35А (25А), 36А (25А), 37А (25А), 38А (25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4 "/>
    <w:docVar w:name="colraball" w:val="    "/>
    <w:docVar w:name="colwom" w:val=" 0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BD9ED4C666E94A97AE9C5F7FD193978A"/>
    <w:docVar w:name="fill_date" w:val="19.04.2022"/>
    <w:docVar w:name="footer_num" w:val="Протокол № 27А (25А)5192022Н"/>
    <w:docVar w:name="form" w:val="4"/>
    <w:docVar w:name="grid_data_n_bm1_4" w:val="1~3~~2~2~~3~3~~4~3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2 + 3 + 3 + 4  = 15.00;   X(To) = 15.00±0.28, k=2 (p=95%)_x000d_"/>
    <w:docVar w:name="nd_table3_id_205" w:val="_napr1~_napr2~_napr3~_napr4~_napr5~_napr6~_napr7~_napr8~_napr9"/>
    <w:docVar w:name="num_doc" w:val="27А (25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71B7D77F7A94F5A85F2A994CB142E97"/>
    <w:docVar w:name="rm_id" w:val="27"/>
    <w:docVar w:name="rm_name" w:val=" Учитель "/>
    <w:docVar w:name="rm_number" w:val=" 27А (25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264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694A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3099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16C26"/>
    <w:rsid w:val="00A224DF"/>
    <w:rsid w:val="00A6145B"/>
    <w:rsid w:val="00A769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D0412A"/>
    <w:rsid w:val="00D2177B"/>
    <w:rsid w:val="00D35A27"/>
    <w:rsid w:val="00D671D8"/>
    <w:rsid w:val="00D76DF8"/>
    <w:rsid w:val="00D95917"/>
    <w:rsid w:val="00DB5302"/>
    <w:rsid w:val="00DC4B82"/>
    <w:rsid w:val="00DD6B1F"/>
    <w:rsid w:val="00E124F4"/>
    <w:rsid w:val="00E36337"/>
    <w:rsid w:val="00E403BD"/>
    <w:rsid w:val="00E47C2F"/>
    <w:rsid w:val="00E7074F"/>
    <w:rsid w:val="00E751FE"/>
    <w:rsid w:val="00EA2274"/>
    <w:rsid w:val="00EB72AD"/>
    <w:rsid w:val="00EC37A1"/>
    <w:rsid w:val="00EE4CF9"/>
    <w:rsid w:val="00EE5C4A"/>
    <w:rsid w:val="00EF3DC4"/>
    <w:rsid w:val="00EF45AF"/>
    <w:rsid w:val="00F0244D"/>
    <w:rsid w:val="00F0409B"/>
    <w:rsid w:val="00F0524C"/>
    <w:rsid w:val="00F12D04"/>
    <w:rsid w:val="00F37F6C"/>
    <w:rsid w:val="00F74C60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6</cp:revision>
  <dcterms:created xsi:type="dcterms:W3CDTF">2022-04-18T07:06:00Z</dcterms:created>
  <dcterms:modified xsi:type="dcterms:W3CDTF">2022-04-18T08:36:00Z</dcterms:modified>
</cp:coreProperties>
</file>